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A22C0" w14:textId="59821B75" w:rsidR="00025386" w:rsidRPr="007666D6" w:rsidRDefault="00657A47" w:rsidP="00213980">
      <w:pPr>
        <w:pStyle w:val="Nagwek4"/>
        <w:spacing w:after="240" w:line="276" w:lineRule="auto"/>
        <w:rPr>
          <w:bCs/>
          <w:i w:val="0"/>
          <w:sz w:val="22"/>
          <w:szCs w:val="22"/>
        </w:rPr>
      </w:pPr>
      <w:bookmarkStart w:id="0" w:name="_Hlk60301409"/>
      <w:r w:rsidRPr="007666D6">
        <w:rPr>
          <w:bCs/>
          <w:i w:val="0"/>
          <w:sz w:val="22"/>
          <w:szCs w:val="22"/>
        </w:rPr>
        <w:t xml:space="preserve">Załącznik nr </w:t>
      </w:r>
      <w:r w:rsidR="00484F89">
        <w:rPr>
          <w:bCs/>
          <w:i w:val="0"/>
          <w:sz w:val="22"/>
          <w:szCs w:val="22"/>
        </w:rPr>
        <w:t>4</w:t>
      </w:r>
      <w:r w:rsidR="007666D6">
        <w:rPr>
          <w:bCs/>
          <w:i w:val="0"/>
          <w:sz w:val="22"/>
          <w:szCs w:val="22"/>
        </w:rPr>
        <w:t xml:space="preserve"> do SWZ</w:t>
      </w:r>
      <w:r w:rsidR="00B116F3">
        <w:rPr>
          <w:bCs/>
          <w:i w:val="0"/>
          <w:sz w:val="22"/>
          <w:szCs w:val="22"/>
        </w:rPr>
        <w:t xml:space="preserve"> (dotyczy części 1-2</w:t>
      </w:r>
      <w:r w:rsidR="00560A94">
        <w:rPr>
          <w:bCs/>
          <w:i w:val="0"/>
          <w:sz w:val="22"/>
          <w:szCs w:val="22"/>
        </w:rPr>
        <w:t>-3</w:t>
      </w:r>
      <w:r w:rsidR="0003410B">
        <w:rPr>
          <w:bCs/>
          <w:i w:val="0"/>
          <w:sz w:val="22"/>
          <w:szCs w:val="22"/>
        </w:rPr>
        <w:t>-4-5</w:t>
      </w:r>
      <w:r w:rsidR="00B116F3">
        <w:rPr>
          <w:bCs/>
          <w:i w:val="0"/>
          <w:sz w:val="22"/>
          <w:szCs w:val="22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666D6" w:rsidRPr="00AF7375" w14:paraId="10E927AD" w14:textId="77777777" w:rsidTr="00AF7375">
        <w:tc>
          <w:tcPr>
            <w:tcW w:w="9104" w:type="dxa"/>
            <w:shd w:val="clear" w:color="auto" w:fill="auto"/>
          </w:tcPr>
          <w:p w14:paraId="5FB3D46C" w14:textId="77777777" w:rsidR="007666D6" w:rsidRPr="00AF7375" w:rsidRDefault="007666D6" w:rsidP="00AF737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375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AF737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zobowiązanie wypełnia podmiot trzeci w przypadku, gdy wykonawca polega na </w:t>
            </w:r>
            <w:r w:rsidR="00D9320D"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5BA3D5AA" w14:textId="77777777" w:rsidR="00044BAD" w:rsidRDefault="00044BAD" w:rsidP="00213980">
      <w:pPr>
        <w:spacing w:before="240" w:after="480"/>
        <w:rPr>
          <w:rFonts w:ascii="Times New Roman" w:eastAsia="Times New Roman" w:hAnsi="Times New Roman"/>
          <w:lang w:eastAsia="pl-PL"/>
        </w:rPr>
      </w:pPr>
    </w:p>
    <w:p w14:paraId="3748AEFA" w14:textId="1DCD2A5D" w:rsidR="00025386" w:rsidRPr="00560A94" w:rsidRDefault="00213980" w:rsidP="00213980">
      <w:pPr>
        <w:spacing w:before="240" w:after="480"/>
        <w:rPr>
          <w:rFonts w:ascii="Times New Roman" w:eastAsia="Times New Roman" w:hAnsi="Times New Roman"/>
          <w:b/>
          <w:bCs/>
          <w:lang w:eastAsia="pl-PL"/>
        </w:rPr>
      </w:pPr>
      <w:r w:rsidRPr="007666D6">
        <w:rPr>
          <w:rFonts w:ascii="Times New Roman" w:eastAsia="Times New Roman" w:hAnsi="Times New Roman"/>
          <w:lang w:eastAsia="pl-PL"/>
        </w:rPr>
        <w:t xml:space="preserve">Znak </w:t>
      </w:r>
      <w:r>
        <w:rPr>
          <w:rFonts w:ascii="Times New Roman" w:eastAsia="Times New Roman" w:hAnsi="Times New Roman"/>
          <w:lang w:eastAsia="pl-PL"/>
        </w:rPr>
        <w:t>s</w:t>
      </w:r>
      <w:r w:rsidRPr="007666D6">
        <w:rPr>
          <w:rFonts w:ascii="Times New Roman" w:eastAsia="Times New Roman" w:hAnsi="Times New Roman"/>
          <w:lang w:eastAsia="pl-PL"/>
        </w:rPr>
        <w:t>prawy:</w:t>
      </w:r>
      <w:r w:rsidR="005668DA">
        <w:rPr>
          <w:rFonts w:ascii="Times New Roman" w:eastAsia="Times New Roman" w:hAnsi="Times New Roman"/>
          <w:lang w:eastAsia="pl-PL"/>
        </w:rPr>
        <w:t xml:space="preserve"> </w:t>
      </w:r>
      <w:r w:rsidR="00EB369D">
        <w:rPr>
          <w:rFonts w:ascii="Times New Roman" w:eastAsia="Times New Roman" w:hAnsi="Times New Roman"/>
          <w:b/>
          <w:bCs/>
          <w:lang w:eastAsia="pl-PL"/>
        </w:rPr>
        <w:t>5</w:t>
      </w:r>
      <w:r w:rsidR="005668DA" w:rsidRPr="00560A94">
        <w:rPr>
          <w:rFonts w:ascii="Times New Roman" w:eastAsia="Times New Roman" w:hAnsi="Times New Roman"/>
          <w:b/>
          <w:bCs/>
          <w:lang w:eastAsia="pl-PL"/>
        </w:rPr>
        <w:t>/ZP/202</w:t>
      </w:r>
      <w:r w:rsidR="00B116F3" w:rsidRPr="00560A94">
        <w:rPr>
          <w:rFonts w:ascii="Times New Roman" w:eastAsia="Times New Roman" w:hAnsi="Times New Roman"/>
          <w:b/>
          <w:bCs/>
          <w:lang w:eastAsia="pl-PL"/>
        </w:rPr>
        <w:t>5</w:t>
      </w:r>
    </w:p>
    <w:p w14:paraId="7A6D8CF3" w14:textId="77777777" w:rsidR="00044BAD" w:rsidRPr="00025386" w:rsidRDefault="00044BAD" w:rsidP="00213980">
      <w:pPr>
        <w:spacing w:before="240" w:after="480"/>
      </w:pPr>
    </w:p>
    <w:p w14:paraId="57C54834" w14:textId="77777777" w:rsidR="00A56A6F" w:rsidRPr="00DE3B21" w:rsidRDefault="00E27ABB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</w:t>
      </w:r>
      <w:r w:rsidR="00D9320D"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PODMIOTU UDOSTĘPNIAJĄCEGO ZASOBY</w:t>
      </w:r>
    </w:p>
    <w:p w14:paraId="466FCB88" w14:textId="77777777" w:rsidR="004E27D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(My) niżej podpisany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(i)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14:paraId="49DFF5AD" w14:textId="77777777" w:rsidR="004E27D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2FE0BC73" w14:textId="77777777"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14:paraId="5BAA5002" w14:textId="77777777"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2FCC3A77" w14:textId="77777777"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14:paraId="48EBA39F" w14:textId="77777777" w:rsidR="00E27ABB" w:rsidRPr="00DC652A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2F0F40A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14:paraId="40CEDEFA" w14:textId="77777777"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adres 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B4CF143" w14:textId="77777777" w:rsidR="00E27ABB" w:rsidRPr="0016158F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F971D1" w:rsidRPr="00F971D1">
        <w:rPr>
          <w:rFonts w:ascii="Times New Roman" w:hAnsi="Times New Roman"/>
        </w:rPr>
        <w:t>(Dz.U. poz. 2019 ze zm.)</w:t>
      </w:r>
      <w:r w:rsidR="00900CDA">
        <w:rPr>
          <w:rFonts w:ascii="Times New Roman" w:hAnsi="Times New Roman"/>
        </w:rPr>
        <w:t xml:space="preserve"> zwanej dalej „ ustawą Pzp”</w:t>
      </w:r>
      <w:r w:rsidR="00E27ABB" w:rsidRPr="00EF3368">
        <w:rPr>
          <w:rFonts w:ascii="Times New Roman" w:eastAsia="Times New Roman" w:hAnsi="Times New Roman"/>
          <w:lang w:eastAsia="pl-PL"/>
        </w:rPr>
        <w:t>,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14:paraId="31D08C61" w14:textId="77777777"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14:paraId="28A63470" w14:textId="77777777"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B36864E" w14:textId="77777777" w:rsidR="00DC652A" w:rsidRPr="00EB2974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EB2974">
        <w:rPr>
          <w:rFonts w:ascii="Times New Roman" w:eastAsia="Times New Roman" w:hAnsi="Times New Roman"/>
          <w:lang w:eastAsia="pl-PL"/>
        </w:rPr>
        <w:t>do dyspozycji Wykonawcy:</w:t>
      </w:r>
    </w:p>
    <w:p w14:paraId="45CB1B1A" w14:textId="77777777"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14:paraId="1BDB9A33" w14:textId="77777777" w:rsidR="00DC652A" w:rsidRPr="00E86D3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2B763A1" w14:textId="77777777" w:rsidR="00BE3BCE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 xml:space="preserve">na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</w:p>
    <w:p w14:paraId="6075EDCE" w14:textId="77777777" w:rsidR="00044BAD" w:rsidRDefault="00044BAD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</w:p>
    <w:p w14:paraId="7D790F72" w14:textId="392568A8" w:rsidR="0065113B" w:rsidRPr="0065113B" w:rsidRDefault="007A3C16" w:rsidP="00102FFE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  <w:r w:rsidRPr="007A3C16">
        <w:rPr>
          <w:rFonts w:ascii="Times New Roman" w:eastAsia="Times New Roman" w:hAnsi="Times New Roman"/>
          <w:b/>
          <w:color w:val="000000"/>
          <w:lang w:eastAsia="pl-PL"/>
        </w:rPr>
        <w:t>„</w:t>
      </w:r>
      <w:r w:rsidR="0065113B" w:rsidRPr="0065113B">
        <w:rPr>
          <w:rFonts w:ascii="Times New Roman" w:eastAsia="Times New Roman" w:hAnsi="Times New Roman"/>
          <w:b/>
          <w:color w:val="000000"/>
          <w:lang w:eastAsia="pl-PL"/>
        </w:rPr>
        <w:t>Budowa sieci wodociągowej w miejscowości Gorzyce Małe, Świeca,</w:t>
      </w:r>
    </w:p>
    <w:p w14:paraId="60A4EC61" w14:textId="758D094B" w:rsidR="007A3C16" w:rsidRPr="00102FFE" w:rsidRDefault="0065113B" w:rsidP="00102FFE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  <w:r w:rsidRPr="0065113B">
        <w:rPr>
          <w:rFonts w:ascii="Times New Roman" w:eastAsia="Times New Roman" w:hAnsi="Times New Roman"/>
          <w:b/>
          <w:color w:val="000000"/>
          <w:lang w:eastAsia="pl-PL"/>
        </w:rPr>
        <w:t>Huta, Nadstawki, Tarchały Wielkie”</w:t>
      </w:r>
    </w:p>
    <w:p w14:paraId="2730DB45" w14:textId="089FB852" w:rsidR="00FF3469" w:rsidRPr="00250096" w:rsidRDefault="00FF3469" w:rsidP="007A3C16">
      <w:pPr>
        <w:pStyle w:val="Akapitzlist"/>
        <w:spacing w:after="0" w:line="276" w:lineRule="auto"/>
        <w:ind w:left="0"/>
        <w:rPr>
          <w:rFonts w:ascii="Times New Roman" w:hAnsi="Times New Roman"/>
          <w:b/>
          <w:i/>
        </w:rPr>
      </w:pPr>
    </w:p>
    <w:p w14:paraId="18589AF8" w14:textId="77777777" w:rsidR="00625147" w:rsidRPr="00DC2320" w:rsidRDefault="00625147" w:rsidP="001D39D8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/>
          <w:lang w:eastAsia="pl-PL"/>
        </w:rPr>
      </w:pPr>
    </w:p>
    <w:p w14:paraId="1A3DD8B7" w14:textId="77777777" w:rsidR="00DC652A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14:paraId="51AF95EF" w14:textId="77777777"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zasoby, w następującym zakresie:</w:t>
      </w:r>
    </w:p>
    <w:p w14:paraId="5817C72B" w14:textId="77777777"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14:paraId="23409231" w14:textId="77777777"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7F3525E8" w14:textId="77777777"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1"/>
    <w:p w14:paraId="34FC39C1" w14:textId="77777777"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 xml:space="preserve">zakres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</w:t>
      </w:r>
      <w:r w:rsidR="000D7166">
        <w:rPr>
          <w:rFonts w:ascii="Times New Roman" w:eastAsia="Times New Roman" w:hAnsi="Times New Roman"/>
          <w:lang w:eastAsia="pl-PL"/>
        </w:rPr>
        <w:t xml:space="preserve"> publicznego</w:t>
      </w:r>
      <w:r w:rsidR="00BA4A9C">
        <w:rPr>
          <w:rFonts w:ascii="Times New Roman" w:eastAsia="Times New Roman" w:hAnsi="Times New Roman"/>
          <w:lang w:eastAsia="pl-PL"/>
        </w:rPr>
        <w:t xml:space="preserve"> w odniesieniu do warunków udziału </w:t>
      </w:r>
      <w:r w:rsidR="00BA4A9C">
        <w:rPr>
          <w:rFonts w:ascii="Times New Roman" w:eastAsia="Times New Roman" w:hAnsi="Times New Roman"/>
          <w:lang w:eastAsia="pl-PL"/>
        </w:rPr>
        <w:lastRenderedPageBreak/>
        <w:t>w postępowaniu dotyczących wykształcenia, kwalifikacji zawodowych lub doświadczenia</w:t>
      </w:r>
      <w:r w:rsidR="000D7166">
        <w:rPr>
          <w:rFonts w:ascii="Times New Roman" w:eastAsia="Times New Roman" w:hAnsi="Times New Roman"/>
          <w:lang w:eastAsia="pl-PL"/>
        </w:rPr>
        <w:t xml:space="preserve"> </w:t>
      </w:r>
      <w:r w:rsidRPr="00CB29AC">
        <w:rPr>
          <w:rFonts w:ascii="Times New Roman" w:eastAsia="Times New Roman" w:hAnsi="Times New Roman"/>
          <w:lang w:eastAsia="pl-PL"/>
        </w:rPr>
        <w:t>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4B408059" w14:textId="77777777"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0488AB01" w14:textId="77777777"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okres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14:paraId="0A150295" w14:textId="77777777" w:rsidR="00104BB9" w:rsidRDefault="00104BB9" w:rsidP="00104BB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310D0F7" w14:textId="77777777" w:rsidR="00104BB9" w:rsidRDefault="00104BB9" w:rsidP="00104BB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charakter stosunku, jaki będzie łączył mnie/nas z Wykonawcą:</w:t>
      </w:r>
    </w:p>
    <w:p w14:paraId="172D6E79" w14:textId="77777777" w:rsidR="00E27ABB" w:rsidRDefault="00830970" w:rsidP="009A0071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p w14:paraId="44F3CA29" w14:textId="77777777" w:rsidR="00104BB9" w:rsidRPr="0016158F" w:rsidRDefault="00104BB9" w:rsidP="009A0071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</w:p>
    <w:p w14:paraId="579F5532" w14:textId="77777777" w:rsidR="00E27ABB" w:rsidRPr="00E27ABB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1"/>
          <w:lang w:eastAsia="pl-PL"/>
        </w:rPr>
      </w:pPr>
      <w:r>
        <w:rPr>
          <w:rFonts w:ascii="Times New Roman" w:eastAsia="Times New Roman" w:hAnsi="Times New Roman"/>
          <w:sz w:val="20"/>
          <w:szCs w:val="21"/>
          <w:lang w:eastAsia="pl-PL"/>
        </w:rPr>
        <w:tab/>
      </w:r>
    </w:p>
    <w:p w14:paraId="169431E3" w14:textId="77777777" w:rsidR="004374F2" w:rsidRPr="00E27ABB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4E4A9952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</w:p>
    <w:p w14:paraId="1EE8C00C" w14:textId="77777777" w:rsidR="00E27ABB" w:rsidRPr="00E27ABB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</w:t>
      </w:r>
      <w:r w:rsidR="00E27ABB" w:rsidRPr="00F334B4">
        <w:rPr>
          <w:rFonts w:ascii="Arial" w:eastAsia="Times New Roman" w:hAnsi="Arial" w:cs="Arial"/>
          <w:i/>
          <w:sz w:val="16"/>
          <w:szCs w:val="16"/>
          <w:lang w:eastAsia="pl-PL"/>
        </w:rPr>
        <w:t>(miejsce i data</w:t>
      </w:r>
      <w:r w:rsidR="00E27ABB" w:rsidRPr="00E27ABB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)                </w:t>
      </w:r>
    </w:p>
    <w:p w14:paraId="621C5D5B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4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</w:t>
      </w: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………………….…………………..………………………</w:t>
      </w:r>
    </w:p>
    <w:p w14:paraId="75365375" w14:textId="77777777" w:rsidR="00025386" w:rsidRDefault="004374F2" w:rsidP="004374F2">
      <w:pPr>
        <w:spacing w:before="60" w:after="60" w:line="240" w:lineRule="auto"/>
        <w:ind w:left="4248"/>
        <w:jc w:val="center"/>
        <w:rPr>
          <w:sz w:val="20"/>
        </w:rPr>
      </w:pPr>
      <w:r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podpis osoby uprawnionej do składania  oświadczeń woli w imieniu podmiotu </w:t>
      </w:r>
      <w:r w:rsidR="00CB29A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udostępniającego 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zasoby</w:t>
      </w:r>
      <w:r w:rsidR="00E27ABB" w:rsidRPr="00E27ABB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)</w:t>
      </w:r>
      <w:bookmarkEnd w:id="0"/>
    </w:p>
    <w:sectPr w:rsidR="00025386" w:rsidSect="00D9320D">
      <w:footerReference w:type="default" r:id="rId7"/>
      <w:pgSz w:w="11906" w:h="16838"/>
      <w:pgMar w:top="993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A3844" w14:textId="77777777" w:rsidR="00DA6ED0" w:rsidRDefault="00DA6ED0" w:rsidP="00025386">
      <w:pPr>
        <w:spacing w:after="0" w:line="240" w:lineRule="auto"/>
      </w:pPr>
      <w:r>
        <w:separator/>
      </w:r>
    </w:p>
  </w:endnote>
  <w:endnote w:type="continuationSeparator" w:id="0">
    <w:p w14:paraId="5AB1ED78" w14:textId="77777777" w:rsidR="00DA6ED0" w:rsidRDefault="00DA6ED0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A1C15" w14:textId="1BF981CF" w:rsidR="00025386" w:rsidRDefault="004A5DFE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7F3EFB3C" wp14:editId="43D9F785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D0E4D0" id="Łącznik prosty 1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D942A92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2E4CD4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2E4CD4">
      <w:rPr>
        <w:rStyle w:val="Numerstrony"/>
        <w:rFonts w:ascii="Arial" w:hAnsi="Arial"/>
        <w:sz w:val="18"/>
        <w:szCs w:val="18"/>
      </w:rPr>
      <w:fldChar w:fldCharType="separate"/>
    </w:r>
    <w:r w:rsidR="007A3C16">
      <w:rPr>
        <w:rStyle w:val="Numerstrony"/>
        <w:rFonts w:ascii="Arial" w:hAnsi="Arial"/>
        <w:noProof/>
        <w:sz w:val="18"/>
        <w:szCs w:val="18"/>
      </w:rPr>
      <w:t>2</w:t>
    </w:r>
    <w:r w:rsidR="002E4CD4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2E4CD4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2E4CD4">
      <w:rPr>
        <w:rStyle w:val="Numerstrony"/>
        <w:rFonts w:ascii="Arial" w:hAnsi="Arial"/>
        <w:sz w:val="18"/>
        <w:szCs w:val="18"/>
      </w:rPr>
      <w:fldChar w:fldCharType="separate"/>
    </w:r>
    <w:r w:rsidR="007A3C16">
      <w:rPr>
        <w:rStyle w:val="Numerstrony"/>
        <w:rFonts w:ascii="Arial" w:hAnsi="Arial"/>
        <w:noProof/>
        <w:sz w:val="18"/>
        <w:szCs w:val="18"/>
      </w:rPr>
      <w:t>2</w:t>
    </w:r>
    <w:r w:rsidR="002E4CD4">
      <w:rPr>
        <w:rStyle w:val="Numerstrony"/>
        <w:rFonts w:ascii="Arial" w:hAnsi="Arial"/>
        <w:sz w:val="18"/>
        <w:szCs w:val="18"/>
      </w:rPr>
      <w:fldChar w:fldCharType="end"/>
    </w:r>
  </w:p>
  <w:p w14:paraId="5831EDD1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91247" w14:textId="77777777" w:rsidR="00DA6ED0" w:rsidRDefault="00DA6ED0" w:rsidP="00025386">
      <w:pPr>
        <w:spacing w:after="0" w:line="240" w:lineRule="auto"/>
      </w:pPr>
      <w:r>
        <w:separator/>
      </w:r>
    </w:p>
  </w:footnote>
  <w:footnote w:type="continuationSeparator" w:id="0">
    <w:p w14:paraId="6D2368A0" w14:textId="77777777" w:rsidR="00DA6ED0" w:rsidRDefault="00DA6ED0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698"/>
    <w:multiLevelType w:val="hybridMultilevel"/>
    <w:tmpl w:val="5612808C"/>
    <w:lvl w:ilvl="0" w:tplc="CBF4C4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25401D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547756">
    <w:abstractNumId w:val="1"/>
  </w:num>
  <w:num w:numId="2" w16cid:durableId="139542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F2F"/>
    <w:rsid w:val="00003952"/>
    <w:rsid w:val="00025386"/>
    <w:rsid w:val="0003410B"/>
    <w:rsid w:val="000423B9"/>
    <w:rsid w:val="00044BAD"/>
    <w:rsid w:val="00084786"/>
    <w:rsid w:val="000B119C"/>
    <w:rsid w:val="000D7166"/>
    <w:rsid w:val="00102FFE"/>
    <w:rsid w:val="00104BB9"/>
    <w:rsid w:val="00121877"/>
    <w:rsid w:val="00144F16"/>
    <w:rsid w:val="001558CB"/>
    <w:rsid w:val="0015590F"/>
    <w:rsid w:val="0016158F"/>
    <w:rsid w:val="00184FB5"/>
    <w:rsid w:val="00194DB1"/>
    <w:rsid w:val="001C2314"/>
    <w:rsid w:val="001D39D8"/>
    <w:rsid w:val="00213980"/>
    <w:rsid w:val="00250096"/>
    <w:rsid w:val="00257B41"/>
    <w:rsid w:val="00276048"/>
    <w:rsid w:val="002D3920"/>
    <w:rsid w:val="002E4CD4"/>
    <w:rsid w:val="003232B1"/>
    <w:rsid w:val="003278B2"/>
    <w:rsid w:val="003548D8"/>
    <w:rsid w:val="0039345D"/>
    <w:rsid w:val="003A1757"/>
    <w:rsid w:val="003A499E"/>
    <w:rsid w:val="003A74D3"/>
    <w:rsid w:val="003C5522"/>
    <w:rsid w:val="004374F2"/>
    <w:rsid w:val="00460705"/>
    <w:rsid w:val="00483ECC"/>
    <w:rsid w:val="00484F89"/>
    <w:rsid w:val="00485239"/>
    <w:rsid w:val="004A5DFE"/>
    <w:rsid w:val="004D0C83"/>
    <w:rsid w:val="004E27D7"/>
    <w:rsid w:val="0055145C"/>
    <w:rsid w:val="00560A94"/>
    <w:rsid w:val="005624D8"/>
    <w:rsid w:val="005668DA"/>
    <w:rsid w:val="005E700F"/>
    <w:rsid w:val="00604133"/>
    <w:rsid w:val="00606E17"/>
    <w:rsid w:val="00620476"/>
    <w:rsid w:val="00625147"/>
    <w:rsid w:val="0065113B"/>
    <w:rsid w:val="00657A47"/>
    <w:rsid w:val="00672CD2"/>
    <w:rsid w:val="00694CC6"/>
    <w:rsid w:val="00706284"/>
    <w:rsid w:val="00713D94"/>
    <w:rsid w:val="00722F0B"/>
    <w:rsid w:val="00745A44"/>
    <w:rsid w:val="00761785"/>
    <w:rsid w:val="007666D6"/>
    <w:rsid w:val="00780418"/>
    <w:rsid w:val="0078075B"/>
    <w:rsid w:val="007A3C16"/>
    <w:rsid w:val="007B2803"/>
    <w:rsid w:val="007C0DE1"/>
    <w:rsid w:val="00811033"/>
    <w:rsid w:val="00824D73"/>
    <w:rsid w:val="00830970"/>
    <w:rsid w:val="008B797E"/>
    <w:rsid w:val="008F2498"/>
    <w:rsid w:val="00900CDA"/>
    <w:rsid w:val="00904F02"/>
    <w:rsid w:val="0093388F"/>
    <w:rsid w:val="00975D66"/>
    <w:rsid w:val="009A0071"/>
    <w:rsid w:val="009D0C7B"/>
    <w:rsid w:val="009F190F"/>
    <w:rsid w:val="00A12271"/>
    <w:rsid w:val="00A56A6F"/>
    <w:rsid w:val="00A75E61"/>
    <w:rsid w:val="00A87380"/>
    <w:rsid w:val="00AA5558"/>
    <w:rsid w:val="00AD15BF"/>
    <w:rsid w:val="00AF4097"/>
    <w:rsid w:val="00AF7375"/>
    <w:rsid w:val="00B04718"/>
    <w:rsid w:val="00B116F3"/>
    <w:rsid w:val="00B77707"/>
    <w:rsid w:val="00B812FA"/>
    <w:rsid w:val="00BA1F2F"/>
    <w:rsid w:val="00BA4A9C"/>
    <w:rsid w:val="00BC4499"/>
    <w:rsid w:val="00BE3BCE"/>
    <w:rsid w:val="00BE4C2E"/>
    <w:rsid w:val="00C77E05"/>
    <w:rsid w:val="00C86E39"/>
    <w:rsid w:val="00CA4B89"/>
    <w:rsid w:val="00CB251B"/>
    <w:rsid w:val="00CB29AC"/>
    <w:rsid w:val="00D005EC"/>
    <w:rsid w:val="00D14CC4"/>
    <w:rsid w:val="00D55FC4"/>
    <w:rsid w:val="00D73A64"/>
    <w:rsid w:val="00D846CB"/>
    <w:rsid w:val="00D9320D"/>
    <w:rsid w:val="00DA03BB"/>
    <w:rsid w:val="00DA6ED0"/>
    <w:rsid w:val="00DC2320"/>
    <w:rsid w:val="00DC4842"/>
    <w:rsid w:val="00DC587A"/>
    <w:rsid w:val="00DC652A"/>
    <w:rsid w:val="00DE3B21"/>
    <w:rsid w:val="00DE73DD"/>
    <w:rsid w:val="00E02C86"/>
    <w:rsid w:val="00E1529E"/>
    <w:rsid w:val="00E27ABB"/>
    <w:rsid w:val="00E67109"/>
    <w:rsid w:val="00E86D3B"/>
    <w:rsid w:val="00E96578"/>
    <w:rsid w:val="00EB2974"/>
    <w:rsid w:val="00EB369D"/>
    <w:rsid w:val="00ED73C1"/>
    <w:rsid w:val="00EE43AA"/>
    <w:rsid w:val="00EF07AB"/>
    <w:rsid w:val="00EF3368"/>
    <w:rsid w:val="00EF459D"/>
    <w:rsid w:val="00F16B7A"/>
    <w:rsid w:val="00F334B4"/>
    <w:rsid w:val="00F971D1"/>
    <w:rsid w:val="00FB7BA7"/>
    <w:rsid w:val="00FF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EA50E"/>
  <w15:docId w15:val="{19A89C4B-98BD-438D-8419-F9DD297AB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FF346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FF346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2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Styrczula</dc:creator>
  <cp:lastModifiedBy>ppp</cp:lastModifiedBy>
  <cp:revision>9</cp:revision>
  <cp:lastPrinted>2021-10-04T12:45:00Z</cp:lastPrinted>
  <dcterms:created xsi:type="dcterms:W3CDTF">2025-01-15T17:04:00Z</dcterms:created>
  <dcterms:modified xsi:type="dcterms:W3CDTF">2025-04-05T14:01:00Z</dcterms:modified>
</cp:coreProperties>
</file>